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C79F5" w14:textId="7BCD224C" w:rsidR="00535962" w:rsidRPr="00F7167E" w:rsidRDefault="00920A05" w:rsidP="00130549">
      <w:pPr>
        <w:tabs>
          <w:tab w:val="right" w:pos="9027"/>
        </w:tabs>
      </w:pP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4D4F91E" wp14:editId="07A9A6F6">
                <wp:simplePos x="0" y="0"/>
                <wp:positionH relativeFrom="page">
                  <wp:align>right</wp:align>
                </wp:positionH>
                <wp:positionV relativeFrom="paragraph">
                  <wp:posOffset>-767715</wp:posOffset>
                </wp:positionV>
                <wp:extent cx="2125345" cy="662940"/>
                <wp:effectExtent l="0" t="0" r="27305" b="2286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5345" cy="6629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183294833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83F72AA" w14:textId="09464E30" w:rsidR="00014472" w:rsidRPr="00DC2A50" w:rsidRDefault="00014472" w:rsidP="00014472">
                                        <w:r>
                                          <w:rPr>
                                            <w:rStyle w:val="Style2"/>
                                          </w:rPr>
                                          <w:t>sup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banco-CCC-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LPN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A2671E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</w:p>
                                      <w:p w14:paraId="0208CC6E" w14:textId="251EA1A7" w:rsidR="00130549" w:rsidRPr="00535962" w:rsidRDefault="00A2671E" w:rsidP="00014472"/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6246EA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D4F91E" id="Group 20" o:spid="_x0000_s1026" style="position:absolute;margin-left:116.15pt;margin-top:-60.45pt;width:167.35pt;height:52.2pt;z-index:251696128;mso-position-horizontal:right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183294833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83F72AA" w14:textId="09464E30" w:rsidR="00014472" w:rsidRPr="00DC2A50" w:rsidRDefault="00014472" w:rsidP="00014472">
                                  <w:r>
                                    <w:rPr>
                                      <w:rStyle w:val="Style2"/>
                                    </w:rPr>
                                    <w:t>sup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banco-CCC-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LPN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A2671E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  <w:p w14:paraId="0208CC6E" w14:textId="251EA1A7" w:rsidR="00130549" w:rsidRPr="00535962" w:rsidRDefault="00A2671E" w:rsidP="00014472"/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6246EA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59810E9" wp14:editId="45CD971B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39B6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2AC630" wp14:editId="5B591849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09A71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AC630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1909A71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022868" wp14:editId="6FBEF96E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78991" w14:textId="77777777" w:rsidR="0026335F" w:rsidRPr="0026335F" w:rsidRDefault="00A2671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022868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4B278991" w14:textId="77777777" w:rsidR="0026335F" w:rsidRPr="0026335F" w:rsidRDefault="0083568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65DDD9" wp14:editId="3F7DCBFA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C91ADE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9273042" wp14:editId="5F732E3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2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65DDD9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C91ADE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9273042" wp14:editId="5F732E3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3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39B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3FCA1AD" wp14:editId="01B4976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9EEB2D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FCA1AD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569EEB2D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403F8DEF" w14:textId="7246C4DE" w:rsidR="00535962" w:rsidRPr="00535962" w:rsidRDefault="008339B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DD34D80" wp14:editId="41EB130E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583A7E" w14:textId="77777777" w:rsidR="002E1412" w:rsidRPr="002E1412" w:rsidRDefault="00A2671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D34D80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05583A7E" w14:textId="77777777" w:rsidR="002E1412" w:rsidRPr="002E1412" w:rsidRDefault="00835687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134F32C" w14:textId="51EA5CA9" w:rsidR="00535962" w:rsidRDefault="008339B6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E5117AB" wp14:editId="20BEC723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85537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117A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40A85537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4761C7A9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D356E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55E557E4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A69B7DE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24BFAB0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810C3D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6635236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1F9D32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6CA6C5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54E401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4A27399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2012418C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5DD967A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786AD0BA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34D665F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5C1AE83D" w14:textId="77777777" w:rsidTr="009079FB">
        <w:trPr>
          <w:trHeight w:val="731"/>
        </w:trPr>
        <w:tc>
          <w:tcPr>
            <w:tcW w:w="3402" w:type="dxa"/>
          </w:tcPr>
          <w:p w14:paraId="77694DA8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DD50FE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11D00416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74397A6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B5A99AC" w14:textId="77777777" w:rsidTr="009079FB">
        <w:trPr>
          <w:trHeight w:val="731"/>
        </w:trPr>
        <w:tc>
          <w:tcPr>
            <w:tcW w:w="3402" w:type="dxa"/>
          </w:tcPr>
          <w:p w14:paraId="0F4C4601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C263FAB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626582D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2B6CC2C7" w14:textId="77777777" w:rsidTr="009079FB">
        <w:trPr>
          <w:trHeight w:val="731"/>
        </w:trPr>
        <w:tc>
          <w:tcPr>
            <w:tcW w:w="3402" w:type="dxa"/>
          </w:tcPr>
          <w:p w14:paraId="0DC6549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CA72CE6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722E74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6790D5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D0142D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646DAD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28E9D68A" w14:textId="77777777" w:rsidTr="009079FB">
        <w:tc>
          <w:tcPr>
            <w:tcW w:w="3229" w:type="dxa"/>
            <w:vAlign w:val="center"/>
          </w:tcPr>
          <w:p w14:paraId="5EAFD74C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1AE3671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20F58C3C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7118E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7A1E563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463C8734" w14:textId="77777777" w:rsidTr="009079FB">
        <w:tc>
          <w:tcPr>
            <w:tcW w:w="3229" w:type="dxa"/>
          </w:tcPr>
          <w:p w14:paraId="2DD8423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C71799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852A3D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56477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A428D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626A7979" w14:textId="77777777" w:rsidTr="009079FB">
        <w:tc>
          <w:tcPr>
            <w:tcW w:w="3229" w:type="dxa"/>
          </w:tcPr>
          <w:p w14:paraId="1B1BA5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EB5FBA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7684FC2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6C9677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793F6A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D517C81" w14:textId="77777777" w:rsidTr="009079FB">
        <w:tc>
          <w:tcPr>
            <w:tcW w:w="3229" w:type="dxa"/>
          </w:tcPr>
          <w:p w14:paraId="29C30D1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3ADB2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3D693B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9EDBC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105AFA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A22068E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56623712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0E7A44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2196F3FE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371B1E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267A96C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47F6985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5A3E67B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651F18FE" w14:textId="77777777" w:rsidTr="009079FB">
        <w:tc>
          <w:tcPr>
            <w:tcW w:w="3261" w:type="dxa"/>
            <w:vAlign w:val="center"/>
          </w:tcPr>
          <w:p w14:paraId="271CCC5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16D7F3A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75AC3E63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6BE2568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573152C6" w14:textId="77777777" w:rsidTr="009079FB">
        <w:tc>
          <w:tcPr>
            <w:tcW w:w="3261" w:type="dxa"/>
          </w:tcPr>
          <w:p w14:paraId="750EA3E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DB3011A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673E2C2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45EF28C1" w14:textId="77777777" w:rsidTr="009079FB">
        <w:tc>
          <w:tcPr>
            <w:tcW w:w="3261" w:type="dxa"/>
          </w:tcPr>
          <w:p w14:paraId="1A4158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7DA3C0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3D1F8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2FB3C20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B3E3A1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DEB6101" w14:textId="77777777" w:rsidTr="009079FB">
        <w:tc>
          <w:tcPr>
            <w:tcW w:w="1560" w:type="dxa"/>
            <w:vAlign w:val="center"/>
          </w:tcPr>
          <w:p w14:paraId="1D47737B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5925E81C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1E465D6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C79189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1CB16E91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0AF992" w14:textId="77777777" w:rsidTr="009079FB">
        <w:tc>
          <w:tcPr>
            <w:tcW w:w="1560" w:type="dxa"/>
          </w:tcPr>
          <w:p w14:paraId="29F54346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41229B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7A47FD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CC96E0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68F570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7E74291" w14:textId="77777777" w:rsidTr="009079FB">
        <w:tc>
          <w:tcPr>
            <w:tcW w:w="1560" w:type="dxa"/>
          </w:tcPr>
          <w:p w14:paraId="34150ED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6E6F57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562D7C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FBC9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570EAA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CDFECE7" w14:textId="77777777" w:rsidTr="009079FB">
        <w:tc>
          <w:tcPr>
            <w:tcW w:w="1560" w:type="dxa"/>
          </w:tcPr>
          <w:p w14:paraId="1DF181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4F2A6C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7BF4DC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AC0FE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12EA2D7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5C19EB" w14:textId="77777777" w:rsidTr="009079FB">
        <w:tc>
          <w:tcPr>
            <w:tcW w:w="1560" w:type="dxa"/>
          </w:tcPr>
          <w:p w14:paraId="7590213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35586B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1C113F4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B54C2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2383BD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25B2769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4E03B538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7F4C0985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23162DE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24EBB0B1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0E62B81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191FA5FE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E2FC89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3A2FC4A7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1F8AB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70BE6DA0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39C5D" w14:textId="6E7EB410" w:rsidR="001007E7" w:rsidRDefault="008339B6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BD29474" wp14:editId="1ECB0B56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F8F9B2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2947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4EF8F9B2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8960141" wp14:editId="521C9B2F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FB02A06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449126D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960141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6FB02A06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5449126D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BAEFA8" wp14:editId="3788E017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AF2648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007EA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AB3B89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BBCD93D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6E6B9FA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5D1BD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5C5896B9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A9E7" w14:textId="26A3D9A9" w:rsidR="004D25CB" w:rsidRDefault="008339B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8F6B6E0" wp14:editId="01A4B44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BFDBF3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CB54ED" w:rsidRPr="00CB54E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F6B6E0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60BFDBF3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CB54ED" w:rsidRPr="00CB54E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14472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6F63CF"/>
    <w:rsid w:val="00725091"/>
    <w:rsid w:val="00780880"/>
    <w:rsid w:val="007B0E1F"/>
    <w:rsid w:val="007B6F6F"/>
    <w:rsid w:val="007C2731"/>
    <w:rsid w:val="00820C9F"/>
    <w:rsid w:val="0082707E"/>
    <w:rsid w:val="008315B0"/>
    <w:rsid w:val="008339B6"/>
    <w:rsid w:val="00835687"/>
    <w:rsid w:val="008A04C0"/>
    <w:rsid w:val="008B3AE5"/>
    <w:rsid w:val="008C388B"/>
    <w:rsid w:val="008D73DC"/>
    <w:rsid w:val="009079FB"/>
    <w:rsid w:val="00920A05"/>
    <w:rsid w:val="0096275B"/>
    <w:rsid w:val="00966EEE"/>
    <w:rsid w:val="009A29C7"/>
    <w:rsid w:val="009A4E12"/>
    <w:rsid w:val="00A16099"/>
    <w:rsid w:val="00A231BB"/>
    <w:rsid w:val="00A2671E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."/>
  <w:listSeparator w:val=","/>
  <w14:docId w14:val="3D0FD5FF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2CF7A4-3B07-415F-9A1A-32CA0132BADC}">
  <ds:schemaRefs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2006/documentManagement/types"/>
    <ds:schemaRef ds:uri="d1207536-9e68-4e3e-aeed-b740370baf18"/>
    <ds:schemaRef ds:uri="http://purl.org/dc/terms/"/>
    <ds:schemaRef ds:uri="http://schemas.microsoft.com/office/infopath/2007/PartnerControls"/>
    <ds:schemaRef ds:uri="http://purl.org/dc/elements/1.1/"/>
    <ds:schemaRef ds:uri="6d0ed0c3-5985-4eca-a33b-383541a093dd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D8326EF-D9BC-408F-BEAA-44F6868533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718C46-4C45-4D91-9E8B-4C548A162A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E251FB-A75C-4215-84CC-6C2177868F38}"/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Yudhilma Magdalena Montes de Oca Romero</cp:lastModifiedBy>
  <cp:revision>7</cp:revision>
  <cp:lastPrinted>2011-03-04T18:59:00Z</cp:lastPrinted>
  <dcterms:created xsi:type="dcterms:W3CDTF">2021-09-30T16:12:00Z</dcterms:created>
  <dcterms:modified xsi:type="dcterms:W3CDTF">2022-06-30T13:36:00Z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